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EF0E8" w14:textId="51B7AC32" w:rsidR="0040509B" w:rsidRDefault="0040509B">
      <w:pPr>
        <w:pStyle w:val="Nagwek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Załącznik nr</w:t>
      </w:r>
      <w:bookmarkStart w:id="0" w:name="Tekst4"/>
      <w:r w:rsidR="00511954">
        <w:rPr>
          <w:rFonts w:ascii="Times New Roman" w:hAnsi="Times New Roman"/>
          <w:sz w:val="24"/>
        </w:rPr>
        <w:t xml:space="preserve"> </w:t>
      </w:r>
      <w:bookmarkEnd w:id="0"/>
      <w:r w:rsidR="00183868">
        <w:rPr>
          <w:rFonts w:ascii="Times New Roman" w:hAnsi="Times New Roman"/>
          <w:sz w:val="24"/>
        </w:rPr>
        <w:t xml:space="preserve">12.9 </w:t>
      </w:r>
      <w:r w:rsidR="00391C9F">
        <w:rPr>
          <w:rFonts w:ascii="Times New Roman" w:hAnsi="Times New Roman"/>
          <w:sz w:val="24"/>
        </w:rPr>
        <w:t xml:space="preserve"> do umowy</w:t>
      </w:r>
    </w:p>
    <w:p w14:paraId="356CC2BB" w14:textId="77777777" w:rsidR="0040509B" w:rsidRDefault="00B6255D">
      <w:pPr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3EB588" wp14:editId="7EC6EB4F">
                <wp:simplePos x="0" y="0"/>
                <wp:positionH relativeFrom="column">
                  <wp:posOffset>-48895</wp:posOffset>
                </wp:positionH>
                <wp:positionV relativeFrom="paragraph">
                  <wp:posOffset>20320</wp:posOffset>
                </wp:positionV>
                <wp:extent cx="2012315" cy="73215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32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43A984C" w14:textId="77777777" w:rsidR="0040509B" w:rsidRDefault="0040509B"/>
                          <w:p w14:paraId="06F19DC3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7E3E08F1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CEA1437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B1655D4" w14:textId="77777777" w:rsidR="0040509B" w:rsidRDefault="0040509B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12E7634F" w14:textId="77777777" w:rsidR="0040509B" w:rsidRDefault="0040509B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14:paraId="51D99781" w14:textId="77777777" w:rsidR="0040509B" w:rsidRDefault="0040509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EB588" id="AutoShape 2" o:spid="_x0000_s1026" style="position:absolute;margin-left:-3.85pt;margin-top:1.6pt;width:158.45pt;height:57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" filled="f" strokeweight=".25pt">
                <v:textbox inset="1pt,1pt,1pt,1pt">
                  <w:txbxContent>
                    <w:p w14:paraId="743A984C" w14:textId="77777777" w:rsidR="0040509B" w:rsidRDefault="0040509B"/>
                    <w:p w14:paraId="06F19DC3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7E3E08F1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2CEA1437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2B1655D4" w14:textId="77777777" w:rsidR="0040509B" w:rsidRDefault="0040509B">
                      <w:pPr>
                        <w:rPr>
                          <w:sz w:val="12"/>
                        </w:rPr>
                      </w:pPr>
                    </w:p>
                    <w:p w14:paraId="12E7634F" w14:textId="77777777" w:rsidR="0040509B" w:rsidRDefault="0040509B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14:paraId="51D99781" w14:textId="77777777" w:rsidR="0040509B" w:rsidRDefault="0040509B"/>
                  </w:txbxContent>
                </v:textbox>
              </v:roundrect>
            </w:pict>
          </mc:Fallback>
        </mc:AlternateContent>
      </w:r>
    </w:p>
    <w:p w14:paraId="28776098" w14:textId="77777777" w:rsidR="0040509B" w:rsidRDefault="0040509B">
      <w:pPr>
        <w:rPr>
          <w:sz w:val="22"/>
        </w:rPr>
      </w:pPr>
    </w:p>
    <w:p w14:paraId="06C166D6" w14:textId="77777777" w:rsidR="0040509B" w:rsidRDefault="0040509B">
      <w:pPr>
        <w:rPr>
          <w:sz w:val="22"/>
        </w:rPr>
      </w:pPr>
    </w:p>
    <w:p w14:paraId="4492DB63" w14:textId="77777777" w:rsidR="0040509B" w:rsidRDefault="0040509B">
      <w:pPr>
        <w:rPr>
          <w:sz w:val="22"/>
        </w:rPr>
      </w:pPr>
    </w:p>
    <w:p w14:paraId="50F72EEB" w14:textId="77777777" w:rsidR="0040509B" w:rsidRDefault="0040509B">
      <w:pPr>
        <w:pStyle w:val="Nagwek4"/>
        <w:rPr>
          <w:rFonts w:ascii="Times New Roman" w:hAnsi="Times New Roman"/>
          <w:sz w:val="28"/>
        </w:rPr>
      </w:pPr>
    </w:p>
    <w:p w14:paraId="00B541CD" w14:textId="4F156186" w:rsidR="0040509B" w:rsidRDefault="00C60A63" w:rsidP="005B69E6">
      <w:pPr>
        <w:pStyle w:val="Nagwek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WYKAZ </w:t>
      </w:r>
      <w:r w:rsidR="005B69E6">
        <w:rPr>
          <w:rFonts w:ascii="Times New Roman" w:hAnsi="Times New Roman"/>
          <w:sz w:val="28"/>
        </w:rPr>
        <w:t xml:space="preserve">OSÓB ZATRUDNIONYCH </w:t>
      </w:r>
    </w:p>
    <w:p w14:paraId="44A9FAA3" w14:textId="08BC70F2" w:rsidR="00BB0E1B" w:rsidRDefault="00BB0E1B" w:rsidP="00BB0E1B">
      <w:pPr>
        <w:rPr>
          <w:sz w:val="22"/>
        </w:rPr>
      </w:pPr>
    </w:p>
    <w:p w14:paraId="6A94E1A1" w14:textId="77777777" w:rsidR="00140869" w:rsidRDefault="00140869" w:rsidP="00140869">
      <w:pPr>
        <w:spacing w:before="60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Świadczenie kompleksowych usług utrzymania czystości w zakresie strefy białej, dezynfekcji powierzchni, strefy szarej, terenów zewnętrznych oraz terenów zielonych Szpitala Specjalistycznego im. St. Żeromskiego SP ZOZ w Krakowie, os. Na Skarpie 66, 31-913 Kraków. </w:t>
      </w:r>
      <w:r>
        <w:rPr>
          <w:rFonts w:ascii="Arial" w:hAnsi="Arial" w:cs="Arial"/>
          <w:bCs/>
        </w:rPr>
        <w:t>Numer referencyjny:</w:t>
      </w:r>
      <w:r>
        <w:rPr>
          <w:rFonts w:ascii="Arial" w:hAnsi="Arial" w:cs="Arial"/>
          <w:b/>
        </w:rPr>
        <w:t xml:space="preserve"> SZP-271-22/24</w:t>
      </w:r>
    </w:p>
    <w:p w14:paraId="548E35D4" w14:textId="77777777" w:rsidR="00BB0E1B" w:rsidRDefault="00BB0E1B" w:rsidP="00BB0E1B">
      <w:pPr>
        <w:ind w:left="-426"/>
        <w:jc w:val="both"/>
        <w:rPr>
          <w:sz w:val="24"/>
        </w:rPr>
      </w:pPr>
    </w:p>
    <w:p w14:paraId="5965BC42" w14:textId="047CF5EC" w:rsidR="00FC03E2" w:rsidRDefault="00FC03E2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22"/>
        <w:gridCol w:w="1883"/>
        <w:gridCol w:w="2268"/>
        <w:gridCol w:w="2268"/>
        <w:gridCol w:w="2126"/>
      </w:tblGrid>
      <w:tr w:rsidR="00391C9F" w:rsidRPr="00391C9F" w14:paraId="32A159B8" w14:textId="77777777" w:rsidTr="00391C9F">
        <w:tc>
          <w:tcPr>
            <w:tcW w:w="522" w:type="dxa"/>
          </w:tcPr>
          <w:p w14:paraId="2FB409F1" w14:textId="4AEA9193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Lp.</w:t>
            </w:r>
          </w:p>
        </w:tc>
        <w:tc>
          <w:tcPr>
            <w:tcW w:w="1883" w:type="dxa"/>
          </w:tcPr>
          <w:p w14:paraId="68DF892C" w14:textId="77777777" w:rsidR="00391C9F" w:rsidRPr="00391C9F" w:rsidRDefault="00391C9F" w:rsidP="00233EF1">
            <w:pPr>
              <w:jc w:val="both"/>
              <w:rPr>
                <w:rFonts w:ascii="Arial" w:hAnsi="Arial" w:cs="Arial"/>
                <w:color w:val="000000"/>
              </w:rPr>
            </w:pPr>
            <w:r w:rsidRPr="00391C9F">
              <w:rPr>
                <w:rFonts w:ascii="Arial" w:hAnsi="Arial" w:cs="Arial"/>
                <w:color w:val="000000"/>
              </w:rPr>
              <w:t>imię i nazwisko</w:t>
            </w:r>
          </w:p>
          <w:p w14:paraId="28EE30A1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4CC4E4E" w14:textId="7A8AAB90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stanowisko pracy</w:t>
            </w:r>
          </w:p>
        </w:tc>
        <w:tc>
          <w:tcPr>
            <w:tcW w:w="2268" w:type="dxa"/>
          </w:tcPr>
          <w:p w14:paraId="5CED52AB" w14:textId="3DB70FF1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forma zatrudnienia</w:t>
            </w:r>
          </w:p>
        </w:tc>
        <w:tc>
          <w:tcPr>
            <w:tcW w:w="2126" w:type="dxa"/>
          </w:tcPr>
          <w:p w14:paraId="2677D788" w14:textId="2C2ACB2B" w:rsidR="00391C9F" w:rsidRPr="00391C9F" w:rsidRDefault="00391C9F" w:rsidP="00FC03E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91C9F">
              <w:rPr>
                <w:rFonts w:ascii="Arial" w:hAnsi="Arial" w:cs="Arial"/>
              </w:rPr>
              <w:t>wymiar czasu pracy</w:t>
            </w:r>
          </w:p>
        </w:tc>
      </w:tr>
      <w:tr w:rsidR="00391C9F" w:rsidRPr="00391C9F" w14:paraId="46E49AF2" w14:textId="77777777" w:rsidTr="00391C9F">
        <w:tc>
          <w:tcPr>
            <w:tcW w:w="522" w:type="dxa"/>
          </w:tcPr>
          <w:p w14:paraId="72FBC367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1883" w:type="dxa"/>
          </w:tcPr>
          <w:p w14:paraId="3F84454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506255D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092638DA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126" w:type="dxa"/>
          </w:tcPr>
          <w:p w14:paraId="79FA34DC" w14:textId="17894B9B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</w:tr>
      <w:tr w:rsidR="00391C9F" w:rsidRPr="00391C9F" w14:paraId="5E9FDAFB" w14:textId="77777777" w:rsidTr="00391C9F">
        <w:tc>
          <w:tcPr>
            <w:tcW w:w="522" w:type="dxa"/>
          </w:tcPr>
          <w:p w14:paraId="4B191B11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1883" w:type="dxa"/>
          </w:tcPr>
          <w:p w14:paraId="1D303D42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5EAADDE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268" w:type="dxa"/>
          </w:tcPr>
          <w:p w14:paraId="651DB416" w14:textId="77777777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  <w:tc>
          <w:tcPr>
            <w:tcW w:w="2126" w:type="dxa"/>
          </w:tcPr>
          <w:p w14:paraId="1693F300" w14:textId="1A5FB7DF" w:rsidR="00391C9F" w:rsidRPr="00391C9F" w:rsidRDefault="00391C9F" w:rsidP="00FC03E2">
            <w:pPr>
              <w:spacing w:line="360" w:lineRule="auto"/>
              <w:jc w:val="both"/>
              <w:rPr>
                <w:rFonts w:ascii="Garamond" w:hAnsi="Garamond" w:cs="Arial"/>
              </w:rPr>
            </w:pPr>
          </w:p>
        </w:tc>
      </w:tr>
    </w:tbl>
    <w:p w14:paraId="48F31D73" w14:textId="31BD9FE4" w:rsidR="00233EF1" w:rsidRPr="00391C9F" w:rsidRDefault="00233EF1" w:rsidP="00FC03E2">
      <w:pPr>
        <w:spacing w:line="360" w:lineRule="auto"/>
        <w:jc w:val="both"/>
        <w:rPr>
          <w:rFonts w:ascii="Garamond" w:hAnsi="Garamond" w:cs="Arial"/>
        </w:rPr>
      </w:pPr>
    </w:p>
    <w:p w14:paraId="52ABC2DF" w14:textId="225FC512" w:rsidR="00233EF1" w:rsidRDefault="00233EF1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4F181822" w14:textId="77777777" w:rsidR="00233EF1" w:rsidRDefault="00233EF1" w:rsidP="00FC03E2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2EF41834" w14:textId="300CF0A2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7B783CD5" w14:textId="4EC2AA3E" w:rsidR="005B69E6" w:rsidRDefault="005B69E6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1D09F7E6" w14:textId="77777777" w:rsidR="005B69E6" w:rsidRDefault="005B69E6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65514FC4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  <w:bookmarkStart w:id="1" w:name="_Hlk176170247"/>
      <w:r>
        <w:rPr>
          <w:rFonts w:ascii="Garamond" w:hAnsi="Garamond"/>
          <w:i/>
          <w:sz w:val="22"/>
          <w:szCs w:val="22"/>
        </w:rPr>
        <w:t>………………………………………………</w:t>
      </w:r>
    </w:p>
    <w:p w14:paraId="7B6DF9FA" w14:textId="77777777" w:rsidR="00FC03E2" w:rsidRDefault="00FC03E2" w:rsidP="00FC03E2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451BDB9D" w14:textId="77777777" w:rsidR="00FC03E2" w:rsidRDefault="00FC03E2" w:rsidP="00FC03E2">
      <w:pPr>
        <w:pStyle w:val="Tekstpodstawowywcity"/>
        <w:spacing w:line="360" w:lineRule="auto"/>
        <w:jc w:val="right"/>
        <w:rPr>
          <w:sz w:val="18"/>
          <w:szCs w:val="18"/>
        </w:rPr>
      </w:pPr>
      <w:r>
        <w:rPr>
          <w:rFonts w:ascii="Garamond" w:hAnsi="Garamond"/>
          <w:i/>
          <w:sz w:val="22"/>
          <w:szCs w:val="22"/>
        </w:rPr>
        <w:t>podpis osoby (osób) upoważnionej do reprezentowania Wykonawcy</w:t>
      </w:r>
    </w:p>
    <w:bookmarkEnd w:id="1"/>
    <w:p w14:paraId="58C4F02C" w14:textId="77777777" w:rsidR="0040509B" w:rsidRDefault="0040509B" w:rsidP="00FC03E2">
      <w:pPr>
        <w:ind w:left="-426"/>
        <w:jc w:val="both"/>
      </w:pPr>
    </w:p>
    <w:sectPr w:rsidR="004050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48B50" w14:textId="77777777" w:rsidR="00AF58F5" w:rsidRDefault="00AF58F5">
      <w:r>
        <w:separator/>
      </w:r>
    </w:p>
  </w:endnote>
  <w:endnote w:type="continuationSeparator" w:id="0">
    <w:p w14:paraId="01F2C9C2" w14:textId="77777777" w:rsidR="00AF58F5" w:rsidRDefault="00AF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54D09" w14:textId="77777777" w:rsidR="0040509B" w:rsidRDefault="004050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9994222" w14:textId="77777777" w:rsidR="0040509B" w:rsidRDefault="0040509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76B6" w14:textId="77777777" w:rsidR="0040509B" w:rsidRDefault="00B6255D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38E71E" wp14:editId="090732F5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4E02F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    </w:pict>
        </mc:Fallback>
      </mc:AlternateContent>
    </w:r>
  </w:p>
  <w:p w14:paraId="555913C2" w14:textId="77777777" w:rsidR="0040509B" w:rsidRDefault="0040509B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0C5B6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11954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6A780" w14:textId="77777777" w:rsidR="0040509B" w:rsidRDefault="0040509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644B955" w14:textId="77777777" w:rsidR="0040509B" w:rsidRDefault="0040509B">
    <w:pPr>
      <w:pStyle w:val="Stopka"/>
      <w:tabs>
        <w:tab w:val="clear" w:pos="4536"/>
      </w:tabs>
      <w:jc w:val="center"/>
    </w:pPr>
  </w:p>
  <w:p w14:paraId="7586D7EE" w14:textId="77777777" w:rsidR="0040509B" w:rsidRDefault="0040509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D9B22" w14:textId="77777777" w:rsidR="00AF58F5" w:rsidRDefault="00AF58F5">
      <w:r>
        <w:separator/>
      </w:r>
    </w:p>
  </w:footnote>
  <w:footnote w:type="continuationSeparator" w:id="0">
    <w:p w14:paraId="5B5F5DEB" w14:textId="77777777" w:rsidR="00AF58F5" w:rsidRDefault="00AF5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763FF" w14:textId="77777777" w:rsidR="00FF7D38" w:rsidRDefault="00FF7D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BBC1" w14:textId="77777777" w:rsidR="00FF7D38" w:rsidRDefault="00FF7D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F12A" w14:textId="77777777" w:rsidR="0040509B" w:rsidRDefault="0040509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C14"/>
    <w:rsid w:val="00016F4E"/>
    <w:rsid w:val="000C5B68"/>
    <w:rsid w:val="00101297"/>
    <w:rsid w:val="00140869"/>
    <w:rsid w:val="00144BB5"/>
    <w:rsid w:val="00183868"/>
    <w:rsid w:val="00233EF1"/>
    <w:rsid w:val="00343ACB"/>
    <w:rsid w:val="00391C9F"/>
    <w:rsid w:val="003D7607"/>
    <w:rsid w:val="0040509B"/>
    <w:rsid w:val="00433723"/>
    <w:rsid w:val="00460CF4"/>
    <w:rsid w:val="004D2B1B"/>
    <w:rsid w:val="00511954"/>
    <w:rsid w:val="005B69E6"/>
    <w:rsid w:val="0065201D"/>
    <w:rsid w:val="006E76BE"/>
    <w:rsid w:val="008024A6"/>
    <w:rsid w:val="00815159"/>
    <w:rsid w:val="008C4C14"/>
    <w:rsid w:val="009C4B96"/>
    <w:rsid w:val="00A3382E"/>
    <w:rsid w:val="00AF58F5"/>
    <w:rsid w:val="00B6255D"/>
    <w:rsid w:val="00BB0E1B"/>
    <w:rsid w:val="00C60A63"/>
    <w:rsid w:val="00D0500B"/>
    <w:rsid w:val="00F23A36"/>
    <w:rsid w:val="00F5471E"/>
    <w:rsid w:val="00F64A20"/>
    <w:rsid w:val="00FA5C57"/>
    <w:rsid w:val="00FC03E2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3A9366"/>
  <w15:chartTrackingRefBased/>
  <w15:docId w15:val="{9DA208F0-88FA-4619-94A8-2B0EC445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FC03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C03E2"/>
  </w:style>
  <w:style w:type="paragraph" w:customStyle="1" w:styleId="Standard">
    <w:name w:val="Standard"/>
    <w:rsid w:val="00140869"/>
    <w:pPr>
      <w:suppressAutoHyphens/>
      <w:spacing w:after="160"/>
      <w:textAlignment w:val="baseline"/>
    </w:pPr>
    <w:rPr>
      <w:rFonts w:ascii="Calibri" w:eastAsia="Lucida Sans Unicode" w:hAnsi="Calibri" w:cs="Tahoma"/>
      <w:kern w:val="1"/>
      <w:sz w:val="22"/>
      <w:szCs w:val="22"/>
      <w:lang w:eastAsia="ar-SA"/>
    </w:rPr>
  </w:style>
  <w:style w:type="table" w:styleId="Tabela-Siatka">
    <w:name w:val="Table Grid"/>
    <w:basedOn w:val="Standardowy"/>
    <w:rsid w:val="00233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</TotalTime>
  <Pages>1</Pages>
  <Words>76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Elżbieta Jastrzębska-Kukawka</cp:lastModifiedBy>
  <cp:revision>5</cp:revision>
  <cp:lastPrinted>2024-09-24T09:50:00Z</cp:lastPrinted>
  <dcterms:created xsi:type="dcterms:W3CDTF">2024-09-24T09:17:00Z</dcterms:created>
  <dcterms:modified xsi:type="dcterms:W3CDTF">2024-09-24T09:51:00Z</dcterms:modified>
</cp:coreProperties>
</file>